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07D" w:rsidRDefault="00F0407D">
      <w:pPr>
        <w:rPr>
          <w:rFonts w:cs="Times New Roman"/>
        </w:rPr>
      </w:pPr>
      <w:r>
        <w:rPr>
          <w:rFonts w:cs="宋体" w:hint="eastAsia"/>
        </w:rPr>
        <w:t>附件</w:t>
      </w:r>
      <w:r>
        <w:t>1</w:t>
      </w:r>
      <w:r>
        <w:rPr>
          <w:rFonts w:cs="宋体" w:hint="eastAsia"/>
        </w:rPr>
        <w:t>：</w:t>
      </w:r>
    </w:p>
    <w:tbl>
      <w:tblPr>
        <w:tblpPr w:leftFromText="180" w:rightFromText="180" w:horzAnchor="margin" w:tblpXSpec="center" w:tblpY="615"/>
        <w:tblW w:w="15396" w:type="dxa"/>
        <w:tblLook w:val="00A0"/>
      </w:tblPr>
      <w:tblGrid>
        <w:gridCol w:w="760"/>
        <w:gridCol w:w="2467"/>
        <w:gridCol w:w="153"/>
        <w:gridCol w:w="740"/>
        <w:gridCol w:w="840"/>
        <w:gridCol w:w="800"/>
        <w:gridCol w:w="820"/>
        <w:gridCol w:w="1640"/>
        <w:gridCol w:w="288"/>
        <w:gridCol w:w="1252"/>
        <w:gridCol w:w="1260"/>
        <w:gridCol w:w="1200"/>
        <w:gridCol w:w="1640"/>
        <w:gridCol w:w="1536"/>
      </w:tblGrid>
      <w:tr w:rsidR="00F0407D" w:rsidRPr="00FE05CD">
        <w:trPr>
          <w:trHeight w:val="315"/>
        </w:trPr>
        <w:tc>
          <w:tcPr>
            <w:tcW w:w="33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0407D" w:rsidRPr="00FE05CD" w:rsidRDefault="00F0407D" w:rsidP="00AB0D05">
            <w:pPr>
              <w:widowControl/>
              <w:tabs>
                <w:tab w:val="left" w:pos="4253"/>
              </w:tabs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0407D" w:rsidRPr="00FE05CD" w:rsidRDefault="00F0407D" w:rsidP="00AB0D05">
            <w:pPr>
              <w:widowControl/>
              <w:tabs>
                <w:tab w:val="left" w:pos="4253"/>
              </w:tabs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0407D" w:rsidRPr="00FE05CD" w:rsidRDefault="00F0407D" w:rsidP="00AB0D05">
            <w:pPr>
              <w:widowControl/>
              <w:tabs>
                <w:tab w:val="left" w:pos="4253"/>
              </w:tabs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0407D" w:rsidRPr="00FE05CD" w:rsidRDefault="00F0407D" w:rsidP="00AB0D05">
            <w:pPr>
              <w:widowControl/>
              <w:tabs>
                <w:tab w:val="left" w:pos="4253"/>
              </w:tabs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0407D" w:rsidRPr="00FE05CD" w:rsidRDefault="00F0407D" w:rsidP="00AB0D05">
            <w:pPr>
              <w:widowControl/>
              <w:tabs>
                <w:tab w:val="left" w:pos="4253"/>
              </w:tabs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0407D" w:rsidRPr="00FE05CD" w:rsidRDefault="00F0407D" w:rsidP="00AB0D05">
            <w:pPr>
              <w:widowControl/>
              <w:tabs>
                <w:tab w:val="left" w:pos="4253"/>
              </w:tabs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0407D" w:rsidRPr="00FE05CD" w:rsidRDefault="00F0407D" w:rsidP="00AB0D05">
            <w:pPr>
              <w:widowControl/>
              <w:tabs>
                <w:tab w:val="left" w:pos="4253"/>
              </w:tabs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0407D" w:rsidRPr="00FE05CD" w:rsidRDefault="00F0407D" w:rsidP="00AB0D05">
            <w:pPr>
              <w:widowControl/>
              <w:tabs>
                <w:tab w:val="left" w:pos="4253"/>
              </w:tabs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0407D" w:rsidRPr="00FE05CD" w:rsidRDefault="00F0407D" w:rsidP="00AB0D05">
            <w:pPr>
              <w:widowControl/>
              <w:tabs>
                <w:tab w:val="left" w:pos="4253"/>
              </w:tabs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0407D" w:rsidRPr="00FE05CD" w:rsidRDefault="00F0407D" w:rsidP="00AB0D05">
            <w:pPr>
              <w:widowControl/>
              <w:tabs>
                <w:tab w:val="left" w:pos="4253"/>
              </w:tabs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0407D" w:rsidRPr="00FE05CD" w:rsidRDefault="00F0407D" w:rsidP="00AB0D05">
            <w:pPr>
              <w:widowControl/>
              <w:tabs>
                <w:tab w:val="left" w:pos="4253"/>
              </w:tabs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F0407D" w:rsidRPr="00FE05CD">
        <w:trPr>
          <w:trHeight w:val="375"/>
        </w:trPr>
        <w:tc>
          <w:tcPr>
            <w:tcW w:w="15396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0407D" w:rsidRPr="002E473E" w:rsidRDefault="00F0407D" w:rsidP="00F80D2B">
            <w:pPr>
              <w:widowControl/>
              <w:tabs>
                <w:tab w:val="left" w:pos="4253"/>
              </w:tabs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8"/>
                <w:szCs w:val="28"/>
                <w:u w:val="single"/>
              </w:rPr>
            </w:pPr>
            <w:r w:rsidRPr="002E473E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u w:val="single"/>
              </w:rPr>
              <w:t>广州</w:t>
            </w:r>
            <w:r w:rsidRPr="002E473E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大学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2018-2019</w:t>
            </w:r>
            <w:r w:rsidRPr="002E473E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2</w:t>
            </w:r>
            <w:r w:rsidRPr="002E473E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）学期大学城互选课程安排表</w:t>
            </w:r>
          </w:p>
        </w:tc>
      </w:tr>
      <w:tr w:rsidR="00F0407D" w:rsidRPr="00FE05CD">
        <w:trPr>
          <w:trHeight w:val="67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0407D" w:rsidRPr="00FE05CD" w:rsidRDefault="00F0407D" w:rsidP="00AB0D05">
            <w:pPr>
              <w:widowControl/>
              <w:tabs>
                <w:tab w:val="left" w:pos="4253"/>
              </w:tabs>
              <w:jc w:val="center"/>
              <w:rPr>
                <w:rFonts w:ascii="宋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0407D" w:rsidRPr="00FE05CD" w:rsidRDefault="00F0407D" w:rsidP="00AB0D05">
            <w:pPr>
              <w:widowControl/>
              <w:tabs>
                <w:tab w:val="left" w:pos="4253"/>
              </w:tabs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0407D" w:rsidRPr="00FE05CD" w:rsidRDefault="00F0407D" w:rsidP="00AB0D05">
            <w:pPr>
              <w:widowControl/>
              <w:tabs>
                <w:tab w:val="left" w:pos="4253"/>
              </w:tabs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0407D" w:rsidRPr="00FE05CD" w:rsidRDefault="00F0407D" w:rsidP="00AB0D05">
            <w:pPr>
              <w:widowControl/>
              <w:tabs>
                <w:tab w:val="left" w:pos="4253"/>
              </w:tabs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0407D" w:rsidRPr="00FE05CD" w:rsidRDefault="00F0407D" w:rsidP="00AB0D05">
            <w:pPr>
              <w:widowControl/>
              <w:tabs>
                <w:tab w:val="left" w:pos="4253"/>
              </w:tabs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0407D" w:rsidRPr="00FE05CD" w:rsidRDefault="00F0407D" w:rsidP="00AB0D05">
            <w:pPr>
              <w:widowControl/>
              <w:tabs>
                <w:tab w:val="left" w:pos="4253"/>
              </w:tabs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0407D" w:rsidRPr="00FE05CD" w:rsidRDefault="00F0407D" w:rsidP="00AB0D05">
            <w:pPr>
              <w:widowControl/>
              <w:tabs>
                <w:tab w:val="left" w:pos="4253"/>
              </w:tabs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0407D" w:rsidRPr="00FE05CD" w:rsidRDefault="00F0407D" w:rsidP="00AB0D05">
            <w:pPr>
              <w:widowControl/>
              <w:tabs>
                <w:tab w:val="left" w:pos="4253"/>
              </w:tabs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0407D" w:rsidRPr="00FE05CD" w:rsidRDefault="00F0407D" w:rsidP="00AB0D05">
            <w:pPr>
              <w:widowControl/>
              <w:tabs>
                <w:tab w:val="left" w:pos="4253"/>
              </w:tabs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0407D" w:rsidRPr="00FE05CD" w:rsidRDefault="00F0407D" w:rsidP="00AB0D05">
            <w:pPr>
              <w:widowControl/>
              <w:tabs>
                <w:tab w:val="left" w:pos="4253"/>
              </w:tabs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0407D" w:rsidRPr="00FE05CD" w:rsidRDefault="00F0407D" w:rsidP="00AB0D05">
            <w:pPr>
              <w:widowControl/>
              <w:tabs>
                <w:tab w:val="left" w:pos="4253"/>
              </w:tabs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0407D" w:rsidRPr="00FE05CD" w:rsidRDefault="00F0407D" w:rsidP="00AB0D05">
            <w:pPr>
              <w:widowControl/>
              <w:tabs>
                <w:tab w:val="left" w:pos="4253"/>
              </w:tabs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F0407D" w:rsidRPr="00FE05CD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E05CD" w:rsidRDefault="00F0407D" w:rsidP="00AB0D05">
            <w:pPr>
              <w:widowControl/>
              <w:tabs>
                <w:tab w:val="left" w:pos="4253"/>
              </w:tabs>
              <w:jc w:val="center"/>
              <w:rPr>
                <w:rFonts w:ascii="宋体" w:cs="Times New Roman"/>
                <w:b/>
                <w:bCs/>
                <w:color w:val="000000"/>
                <w:kern w:val="0"/>
              </w:rPr>
            </w:pPr>
            <w:r w:rsidRPr="00FE05CD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序号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E05CD" w:rsidRDefault="00F0407D" w:rsidP="00AB0D05">
            <w:pPr>
              <w:widowControl/>
              <w:tabs>
                <w:tab w:val="left" w:pos="4253"/>
              </w:tabs>
              <w:jc w:val="center"/>
              <w:rPr>
                <w:rFonts w:ascii="宋体" w:cs="Times New Roman"/>
                <w:b/>
                <w:bCs/>
                <w:color w:val="000000"/>
                <w:kern w:val="0"/>
              </w:rPr>
            </w:pPr>
            <w:r w:rsidRPr="00FE05CD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课</w:t>
            </w:r>
            <w:r w:rsidRPr="00FE05CD">
              <w:rPr>
                <w:rFonts w:ascii="宋体" w:hAnsi="宋体" w:cs="宋体"/>
                <w:b/>
                <w:bCs/>
                <w:color w:val="000000"/>
                <w:kern w:val="0"/>
              </w:rPr>
              <w:t xml:space="preserve"> </w:t>
            </w:r>
            <w:r w:rsidRPr="00FE05CD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程</w:t>
            </w:r>
            <w:r w:rsidRPr="00FE05CD">
              <w:rPr>
                <w:rFonts w:ascii="宋体" w:hAnsi="宋体" w:cs="宋体"/>
                <w:b/>
                <w:bCs/>
                <w:color w:val="000000"/>
                <w:kern w:val="0"/>
              </w:rPr>
              <w:t xml:space="preserve"> </w:t>
            </w:r>
            <w:r w:rsidRPr="00FE05CD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名</w:t>
            </w:r>
            <w:r w:rsidRPr="00FE05CD">
              <w:rPr>
                <w:rFonts w:ascii="宋体" w:hAnsi="宋体" w:cs="宋体"/>
                <w:b/>
                <w:bCs/>
                <w:color w:val="000000"/>
                <w:kern w:val="0"/>
              </w:rPr>
              <w:t xml:space="preserve"> </w:t>
            </w:r>
            <w:r w:rsidRPr="00FE05CD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称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E05CD" w:rsidRDefault="00F0407D" w:rsidP="00AB0D05">
            <w:pPr>
              <w:widowControl/>
              <w:tabs>
                <w:tab w:val="left" w:pos="4253"/>
              </w:tabs>
              <w:jc w:val="center"/>
              <w:rPr>
                <w:rFonts w:ascii="宋体" w:cs="Times New Roman"/>
                <w:b/>
                <w:bCs/>
                <w:color w:val="000000"/>
                <w:kern w:val="0"/>
              </w:rPr>
            </w:pPr>
            <w:r w:rsidRPr="00FE05CD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周时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E05CD" w:rsidRDefault="00F0407D" w:rsidP="00AB0D05">
            <w:pPr>
              <w:widowControl/>
              <w:tabs>
                <w:tab w:val="left" w:pos="4253"/>
              </w:tabs>
              <w:jc w:val="center"/>
              <w:rPr>
                <w:rFonts w:ascii="宋体" w:cs="Times New Roman"/>
                <w:b/>
                <w:bCs/>
                <w:color w:val="000000"/>
                <w:kern w:val="0"/>
              </w:rPr>
            </w:pPr>
            <w:r w:rsidRPr="00FE05CD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学时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E05CD" w:rsidRDefault="00F0407D" w:rsidP="00AB0D05">
            <w:pPr>
              <w:widowControl/>
              <w:tabs>
                <w:tab w:val="left" w:pos="4253"/>
              </w:tabs>
              <w:jc w:val="center"/>
              <w:rPr>
                <w:rFonts w:ascii="宋体" w:cs="Times New Roman"/>
                <w:b/>
                <w:bCs/>
                <w:color w:val="000000"/>
                <w:kern w:val="0"/>
              </w:rPr>
            </w:pPr>
            <w:r w:rsidRPr="00FE05CD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学分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E05CD" w:rsidRDefault="00F0407D" w:rsidP="00AB0D05">
            <w:pPr>
              <w:widowControl/>
              <w:tabs>
                <w:tab w:val="left" w:pos="4253"/>
              </w:tabs>
              <w:jc w:val="center"/>
              <w:rPr>
                <w:rFonts w:ascii="宋体" w:cs="Times New Roman"/>
                <w:b/>
                <w:bCs/>
                <w:color w:val="000000"/>
                <w:kern w:val="0"/>
              </w:rPr>
            </w:pPr>
            <w:r w:rsidRPr="00FE05CD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名额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E05CD" w:rsidRDefault="00F0407D" w:rsidP="00AB0D05">
            <w:pPr>
              <w:widowControl/>
              <w:tabs>
                <w:tab w:val="left" w:pos="4253"/>
              </w:tabs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FE05CD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上课时间</w:t>
            </w:r>
            <w:r w:rsidRPr="00FE05CD"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 xml:space="preserve">       </w:t>
            </w:r>
            <w:r w:rsidRPr="00FE05CD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（北京时间）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E05CD" w:rsidRDefault="00F0407D" w:rsidP="00AB0D05">
            <w:pPr>
              <w:widowControl/>
              <w:tabs>
                <w:tab w:val="left" w:pos="4253"/>
              </w:tabs>
              <w:jc w:val="center"/>
              <w:rPr>
                <w:rFonts w:ascii="宋体" w:cs="Times New Roman"/>
                <w:b/>
                <w:bCs/>
                <w:color w:val="000000"/>
                <w:kern w:val="0"/>
              </w:rPr>
            </w:pPr>
            <w:r w:rsidRPr="00FE05CD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上课地点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E05CD" w:rsidRDefault="00F0407D" w:rsidP="00AB0D05">
            <w:pPr>
              <w:widowControl/>
              <w:tabs>
                <w:tab w:val="left" w:pos="4253"/>
              </w:tabs>
              <w:jc w:val="center"/>
              <w:rPr>
                <w:rFonts w:ascii="宋体" w:cs="Times New Roman"/>
                <w:b/>
                <w:bCs/>
                <w:color w:val="000000"/>
                <w:kern w:val="0"/>
              </w:rPr>
            </w:pPr>
            <w:r w:rsidRPr="00FE05CD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老师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E05CD" w:rsidRDefault="00F0407D" w:rsidP="00AB0D05">
            <w:pPr>
              <w:widowControl/>
              <w:tabs>
                <w:tab w:val="left" w:pos="4253"/>
              </w:tabs>
              <w:jc w:val="center"/>
              <w:rPr>
                <w:rFonts w:ascii="宋体" w:cs="Times New Roman"/>
                <w:b/>
                <w:bCs/>
                <w:color w:val="000000"/>
                <w:kern w:val="0"/>
              </w:rPr>
            </w:pPr>
            <w:r w:rsidRPr="00FE05CD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职称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E05CD" w:rsidRDefault="00F0407D" w:rsidP="00AB0D05">
            <w:pPr>
              <w:widowControl/>
              <w:tabs>
                <w:tab w:val="left" w:pos="4253"/>
              </w:tabs>
              <w:jc w:val="center"/>
              <w:rPr>
                <w:rFonts w:ascii="宋体" w:cs="Times New Roman"/>
                <w:b/>
                <w:bCs/>
                <w:color w:val="000000"/>
                <w:kern w:val="0"/>
              </w:rPr>
            </w:pPr>
            <w:r w:rsidRPr="00FE05CD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咨询电话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E05CD" w:rsidRDefault="00F0407D" w:rsidP="00AB0D05">
            <w:pPr>
              <w:widowControl/>
              <w:tabs>
                <w:tab w:val="left" w:pos="4253"/>
              </w:tabs>
              <w:jc w:val="center"/>
              <w:rPr>
                <w:rFonts w:ascii="宋体" w:cs="Times New Roman"/>
                <w:b/>
                <w:bCs/>
                <w:color w:val="000000"/>
                <w:kern w:val="0"/>
              </w:rPr>
            </w:pPr>
            <w:r w:rsidRPr="00FE05CD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备</w:t>
            </w:r>
            <w:r w:rsidRPr="00FE05CD">
              <w:rPr>
                <w:rFonts w:ascii="宋体" w:hAnsi="宋体" w:cs="宋体"/>
                <w:b/>
                <w:bCs/>
                <w:color w:val="000000"/>
                <w:kern w:val="0"/>
              </w:rPr>
              <w:t xml:space="preserve">  </w:t>
            </w:r>
            <w:r w:rsidRPr="00FE05CD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注</w:t>
            </w:r>
          </w:p>
        </w:tc>
      </w:tr>
      <w:tr w:rsidR="00F0407D" w:rsidRPr="00FE05CD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027D57">
            <w:pPr>
              <w:widowControl/>
              <w:ind w:firstLineChars="100" w:firstLine="24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793E31">
            <w:pPr>
              <w:spacing w:line="360" w:lineRule="auto"/>
              <w:rPr>
                <w:rFonts w:ascii="宋体" w:cs="Times New Roman"/>
                <w:noProof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noProof/>
                <w:sz w:val="24"/>
                <w:szCs w:val="24"/>
              </w:rPr>
              <w:t>刑法与公民生活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793E31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793E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793E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793E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793E31">
            <w:pPr>
              <w:widowControl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周一</w:t>
            </w:r>
            <w:r w:rsidRPr="00FD377B">
              <w:rPr>
                <w:rFonts w:ascii="宋体" w:hAnsi="宋体" w:cs="宋体"/>
                <w:sz w:val="24"/>
                <w:szCs w:val="24"/>
              </w:rPr>
              <w:t>18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Pr="00FD377B">
              <w:rPr>
                <w:rFonts w:ascii="宋体" w:hAnsi="宋体" w:cs="宋体"/>
                <w:sz w:val="24"/>
                <w:szCs w:val="24"/>
              </w:rPr>
              <w:t>15—20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Pr="00FD377B">
              <w:rPr>
                <w:rFonts w:ascii="宋体" w:hAnsi="宋体" w:cs="宋体"/>
                <w:sz w:val="24"/>
                <w:szCs w:val="24"/>
              </w:rPr>
              <w:t>45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，首次上课时间</w:t>
            </w:r>
            <w:r>
              <w:rPr>
                <w:rFonts w:ascii="宋体" w:hAnsi="宋体" w:cs="宋体"/>
                <w:sz w:val="24"/>
                <w:szCs w:val="24"/>
              </w:rPr>
              <w:t>2019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sz w:val="24"/>
                <w:szCs w:val="24"/>
              </w:rPr>
              <w:t>3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z w:val="24"/>
                <w:szCs w:val="24"/>
              </w:rPr>
              <w:t>18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日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793E31">
            <w:pPr>
              <w:widowControl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另行通知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793E31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sz w:val="24"/>
                <w:szCs w:val="24"/>
              </w:rPr>
              <w:t>沈志民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793E31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sz w:val="24"/>
                <w:szCs w:val="24"/>
              </w:rPr>
              <w:t>教授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793E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39366143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793E31">
            <w:pPr>
              <w:widowControl/>
              <w:tabs>
                <w:tab w:val="left" w:pos="4253"/>
              </w:tabs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sz w:val="24"/>
                <w:szCs w:val="24"/>
              </w:rPr>
              <w:t>首次上课时间</w:t>
            </w:r>
            <w:r>
              <w:rPr>
                <w:rFonts w:ascii="宋体" w:hAnsi="宋体" w:cs="宋体"/>
                <w:sz w:val="24"/>
                <w:szCs w:val="24"/>
              </w:rPr>
              <w:t>2019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sz w:val="24"/>
                <w:szCs w:val="24"/>
              </w:rPr>
              <w:t>3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z w:val="24"/>
                <w:szCs w:val="24"/>
              </w:rPr>
              <w:t>18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日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F0407D" w:rsidRPr="00FE05CD">
        <w:trPr>
          <w:trHeight w:val="1146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0A0828">
            <w:pPr>
              <w:widowControl/>
              <w:ind w:firstLineChars="100" w:firstLine="240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0A0828">
            <w:pPr>
              <w:spacing w:line="360" w:lineRule="auto"/>
              <w:rPr>
                <w:rFonts w:ascii="宋体" w:cs="Times New Roman"/>
                <w:noProof/>
                <w:sz w:val="24"/>
                <w:szCs w:val="24"/>
              </w:rPr>
            </w:pPr>
            <w:r>
              <w:rPr>
                <w:rFonts w:ascii="宋体" w:hAnsi="宋体" w:cs="宋体" w:hint="eastAsia"/>
                <w:noProof/>
                <w:sz w:val="24"/>
                <w:szCs w:val="24"/>
              </w:rPr>
              <w:t>动态几何</w:t>
            </w:r>
            <w:r w:rsidRPr="00FD377B">
              <w:rPr>
                <w:rFonts w:ascii="宋体" w:hAnsi="宋体" w:cs="宋体" w:hint="eastAsia"/>
                <w:noProof/>
                <w:sz w:val="24"/>
                <w:szCs w:val="24"/>
              </w:rPr>
              <w:t>（慕课）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0A0828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0A0828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0A0828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0A0828">
            <w:pPr>
              <w:widowControl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6</w:t>
            </w:r>
            <w:r w:rsidRPr="00FD377B">
              <w:rPr>
                <w:rFonts w:ascii="宋体" w:cs="宋体"/>
                <w:color w:val="000000"/>
                <w:kern w:val="0"/>
                <w:sz w:val="24"/>
                <w:szCs w:val="24"/>
              </w:rPr>
              <w:t>00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0A0828">
            <w:pPr>
              <w:widowControl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网上学习、线下面授。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网络学习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，首次上课时间</w:t>
            </w:r>
            <w:r>
              <w:rPr>
                <w:rFonts w:ascii="宋体" w:hAnsi="宋体" w:cs="宋体"/>
                <w:sz w:val="24"/>
                <w:szCs w:val="24"/>
              </w:rPr>
              <w:t>2019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sz w:val="24"/>
                <w:szCs w:val="24"/>
              </w:rPr>
              <w:t>3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z w:val="24"/>
                <w:szCs w:val="24"/>
              </w:rPr>
              <w:t>18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日。）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0A0828">
            <w:pPr>
              <w:widowControl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另行通知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0A0828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张景中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0A0828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sz w:val="24"/>
                <w:szCs w:val="24"/>
              </w:rPr>
              <w:t>教授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0A0828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39366143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0A0828">
            <w:pPr>
              <w:widowControl/>
              <w:tabs>
                <w:tab w:val="left" w:pos="4253"/>
              </w:tabs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网络学习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，首次上课时间</w:t>
            </w:r>
            <w:r>
              <w:rPr>
                <w:rFonts w:ascii="宋体" w:hAnsi="宋体" w:cs="宋体"/>
                <w:sz w:val="24"/>
                <w:szCs w:val="24"/>
              </w:rPr>
              <w:t>2019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sz w:val="24"/>
                <w:szCs w:val="24"/>
              </w:rPr>
              <w:t>3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z w:val="24"/>
                <w:szCs w:val="24"/>
              </w:rPr>
              <w:t>18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日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F0407D" w:rsidRPr="00FE05CD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0A0828">
            <w:pPr>
              <w:widowControl/>
              <w:tabs>
                <w:tab w:val="left" w:pos="4253"/>
              </w:tabs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0A0828">
            <w:pPr>
              <w:spacing w:line="360" w:lineRule="auto"/>
              <w:rPr>
                <w:rFonts w:ascii="宋体" w:cs="Times New Roman"/>
                <w:noProof/>
                <w:sz w:val="24"/>
                <w:szCs w:val="24"/>
              </w:rPr>
            </w:pPr>
            <w:r>
              <w:rPr>
                <w:rFonts w:ascii="宋体" w:hAnsi="宋体" w:cs="宋体" w:hint="eastAsia"/>
                <w:noProof/>
                <w:sz w:val="24"/>
                <w:szCs w:val="24"/>
              </w:rPr>
              <w:t>生命科学与人类生活</w:t>
            </w:r>
            <w:r w:rsidRPr="00FD377B">
              <w:rPr>
                <w:rFonts w:ascii="宋体" w:hAnsi="宋体" w:cs="宋体" w:hint="eastAsia"/>
                <w:noProof/>
                <w:sz w:val="24"/>
                <w:szCs w:val="24"/>
              </w:rPr>
              <w:t>（慕课）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0A0828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0A0828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0A0828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0A0828">
            <w:pPr>
              <w:widowControl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6</w:t>
            </w:r>
            <w:r w:rsidRPr="00FD377B">
              <w:rPr>
                <w:rFonts w:ascii="宋体" w:cs="宋体"/>
                <w:color w:val="000000"/>
                <w:kern w:val="0"/>
                <w:sz w:val="24"/>
                <w:szCs w:val="24"/>
              </w:rPr>
              <w:t>00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0A0828">
            <w:pPr>
              <w:widowControl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网上学习、线下面授。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网络学习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，首次上课时间</w:t>
            </w:r>
            <w:r>
              <w:rPr>
                <w:rFonts w:ascii="宋体" w:hAnsi="宋体" w:cs="宋体"/>
                <w:sz w:val="24"/>
                <w:szCs w:val="24"/>
              </w:rPr>
              <w:t>2019</w:t>
            </w:r>
            <w:r w:rsidRPr="00506FCC">
              <w:rPr>
                <w:rFonts w:ascii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sz w:val="24"/>
                <w:szCs w:val="24"/>
              </w:rPr>
              <w:t>3</w:t>
            </w:r>
            <w:r w:rsidRPr="00506FCC">
              <w:rPr>
                <w:rFonts w:ascii="宋体" w:hAnsi="宋体" w:cs="宋体" w:hint="eastAsia"/>
                <w:sz w:val="24"/>
                <w:szCs w:val="24"/>
              </w:rPr>
              <w:t>月</w:t>
            </w:r>
            <w:r w:rsidRPr="00506FCC">
              <w:rPr>
                <w:rFonts w:ascii="宋体" w:hAnsi="宋体" w:cs="宋体"/>
                <w:sz w:val="24"/>
                <w:szCs w:val="24"/>
              </w:rPr>
              <w:t>18</w:t>
            </w:r>
            <w:r w:rsidRPr="00506FCC">
              <w:rPr>
                <w:rFonts w:ascii="宋体" w:hAnsi="宋体" w:cs="宋体" w:hint="eastAsia"/>
                <w:sz w:val="24"/>
                <w:szCs w:val="24"/>
              </w:rPr>
              <w:t>日。）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0A0828">
            <w:pPr>
              <w:widowControl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另行通知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0A0828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田长恩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0A0828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sz w:val="24"/>
                <w:szCs w:val="24"/>
              </w:rPr>
              <w:t>教授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0A0828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39366143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0A0828">
            <w:pPr>
              <w:widowControl/>
              <w:tabs>
                <w:tab w:val="left" w:pos="4253"/>
              </w:tabs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网络学习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，首次上课时间</w:t>
            </w:r>
            <w:r>
              <w:rPr>
                <w:rFonts w:ascii="宋体" w:hAnsi="宋体" w:cs="宋体"/>
                <w:sz w:val="24"/>
                <w:szCs w:val="24"/>
              </w:rPr>
              <w:t>2019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sz w:val="24"/>
                <w:szCs w:val="24"/>
              </w:rPr>
              <w:t>3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z w:val="24"/>
                <w:szCs w:val="24"/>
              </w:rPr>
              <w:t>18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日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F0407D" w:rsidRPr="00FE05CD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0A0828">
            <w:pPr>
              <w:widowControl/>
              <w:tabs>
                <w:tab w:val="left" w:pos="4253"/>
              </w:tabs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0A0828">
            <w:pPr>
              <w:widowControl/>
              <w:tabs>
                <w:tab w:val="left" w:pos="4253"/>
              </w:tabs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中国文化名著导读</w:t>
            </w: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（慕课）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0A0828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0A0828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0A0828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0A0828">
            <w:pPr>
              <w:widowControl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600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0A0828">
            <w:pPr>
              <w:widowControl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网上学习、线下面授。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网络学习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，首次上课时间</w:t>
            </w:r>
            <w:r>
              <w:rPr>
                <w:rFonts w:ascii="宋体" w:hAnsi="宋体" w:cs="宋体"/>
                <w:sz w:val="24"/>
                <w:szCs w:val="24"/>
              </w:rPr>
              <w:t>2019</w:t>
            </w:r>
            <w:r w:rsidRPr="00506FCC">
              <w:rPr>
                <w:rFonts w:ascii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sz w:val="24"/>
                <w:szCs w:val="24"/>
              </w:rPr>
              <w:t>3</w:t>
            </w:r>
            <w:r w:rsidRPr="00506FCC">
              <w:rPr>
                <w:rFonts w:ascii="宋体" w:hAnsi="宋体" w:cs="宋体" w:hint="eastAsia"/>
                <w:sz w:val="24"/>
                <w:szCs w:val="24"/>
              </w:rPr>
              <w:t>月</w:t>
            </w:r>
            <w:r w:rsidRPr="00506FCC">
              <w:rPr>
                <w:rFonts w:ascii="宋体" w:hAnsi="宋体" w:cs="宋体"/>
                <w:sz w:val="24"/>
                <w:szCs w:val="24"/>
              </w:rPr>
              <w:t>18</w:t>
            </w:r>
            <w:r w:rsidRPr="00506FCC">
              <w:rPr>
                <w:rFonts w:ascii="宋体" w:hAnsi="宋体" w:cs="宋体" w:hint="eastAsia"/>
                <w:sz w:val="24"/>
                <w:szCs w:val="24"/>
              </w:rPr>
              <w:t>日。）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0A0828">
            <w:pPr>
              <w:widowControl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另行通知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0A0828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吴小强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0A0828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sz w:val="24"/>
                <w:szCs w:val="24"/>
              </w:rPr>
              <w:t>教授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0A0828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39366143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07D" w:rsidRPr="00FD377B" w:rsidRDefault="00F0407D" w:rsidP="000A0828">
            <w:pPr>
              <w:widowControl/>
              <w:tabs>
                <w:tab w:val="left" w:pos="4253"/>
              </w:tabs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网络学习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，首次上课时间</w:t>
            </w:r>
            <w:r>
              <w:rPr>
                <w:rFonts w:ascii="宋体" w:hAnsi="宋体" w:cs="宋体"/>
                <w:sz w:val="24"/>
                <w:szCs w:val="24"/>
              </w:rPr>
              <w:t>2019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sz w:val="24"/>
                <w:szCs w:val="24"/>
              </w:rPr>
              <w:t>3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z w:val="24"/>
                <w:szCs w:val="24"/>
              </w:rPr>
              <w:t>18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日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</w:tbl>
    <w:p w:rsidR="00F0407D" w:rsidRDefault="00F0407D">
      <w:pPr>
        <w:rPr>
          <w:rFonts w:cs="Times New Roman"/>
        </w:rPr>
      </w:pPr>
    </w:p>
    <w:p w:rsidR="00F0407D" w:rsidRDefault="00F0407D">
      <w:pPr>
        <w:rPr>
          <w:rFonts w:cs="Times New Roman"/>
        </w:rPr>
      </w:pPr>
      <w:bookmarkStart w:id="0" w:name="_GoBack"/>
      <w:bookmarkEnd w:id="0"/>
    </w:p>
    <w:sectPr w:rsidR="00F0407D" w:rsidSect="0050356F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325C"/>
    <w:rsid w:val="00027D57"/>
    <w:rsid w:val="000449C8"/>
    <w:rsid w:val="00080635"/>
    <w:rsid w:val="000A0828"/>
    <w:rsid w:val="000A1C7A"/>
    <w:rsid w:val="000A73D3"/>
    <w:rsid w:val="000C1E45"/>
    <w:rsid w:val="00111E43"/>
    <w:rsid w:val="00141C0B"/>
    <w:rsid w:val="002640DF"/>
    <w:rsid w:val="00296AD1"/>
    <w:rsid w:val="002E2F62"/>
    <w:rsid w:val="002E473E"/>
    <w:rsid w:val="003D5533"/>
    <w:rsid w:val="00457C63"/>
    <w:rsid w:val="00470AA0"/>
    <w:rsid w:val="0050356F"/>
    <w:rsid w:val="00506FCC"/>
    <w:rsid w:val="00514B79"/>
    <w:rsid w:val="005518ED"/>
    <w:rsid w:val="005E1744"/>
    <w:rsid w:val="006B5C27"/>
    <w:rsid w:val="00746164"/>
    <w:rsid w:val="0077325C"/>
    <w:rsid w:val="00793E31"/>
    <w:rsid w:val="007A2D5F"/>
    <w:rsid w:val="007F4B54"/>
    <w:rsid w:val="008011D2"/>
    <w:rsid w:val="00816148"/>
    <w:rsid w:val="0088306E"/>
    <w:rsid w:val="009266F8"/>
    <w:rsid w:val="0094064A"/>
    <w:rsid w:val="00955A55"/>
    <w:rsid w:val="00955B24"/>
    <w:rsid w:val="009640AA"/>
    <w:rsid w:val="0099212B"/>
    <w:rsid w:val="009C1655"/>
    <w:rsid w:val="00A71DED"/>
    <w:rsid w:val="00AA4DC9"/>
    <w:rsid w:val="00AB0D05"/>
    <w:rsid w:val="00B150CD"/>
    <w:rsid w:val="00B55776"/>
    <w:rsid w:val="00B60457"/>
    <w:rsid w:val="00B621E3"/>
    <w:rsid w:val="00B6599E"/>
    <w:rsid w:val="00BD5FAE"/>
    <w:rsid w:val="00C06312"/>
    <w:rsid w:val="00C17EE2"/>
    <w:rsid w:val="00C46B37"/>
    <w:rsid w:val="00CF59F8"/>
    <w:rsid w:val="00CF7774"/>
    <w:rsid w:val="00DA5870"/>
    <w:rsid w:val="00E966E2"/>
    <w:rsid w:val="00EA19CC"/>
    <w:rsid w:val="00F01255"/>
    <w:rsid w:val="00F0407D"/>
    <w:rsid w:val="00F32A74"/>
    <w:rsid w:val="00F72C02"/>
    <w:rsid w:val="00F80D2B"/>
    <w:rsid w:val="00FA3614"/>
    <w:rsid w:val="00FD377B"/>
    <w:rsid w:val="00FE0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774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uiPriority w:val="99"/>
    <w:rsid w:val="006B5C27"/>
    <w:pPr>
      <w:widowControl/>
      <w:spacing w:after="160" w:line="240" w:lineRule="exact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00FF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82</TotalTime>
  <Pages>1</Pages>
  <Words>79</Words>
  <Characters>453</Characters>
  <Application>Microsoft Office Outlook</Application>
  <DocSecurity>0</DocSecurity>
  <Lines>0</Lines>
  <Paragraphs>0</Paragraphs>
  <ScaleCrop>false</ScaleCrop>
  <Company>Lenovo (Beijing)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 User</cp:lastModifiedBy>
  <cp:revision>25</cp:revision>
  <dcterms:created xsi:type="dcterms:W3CDTF">2017-05-18T02:16:00Z</dcterms:created>
  <dcterms:modified xsi:type="dcterms:W3CDTF">2018-12-17T12:07:00Z</dcterms:modified>
</cp:coreProperties>
</file>